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2C056" w14:textId="77777777" w:rsidR="00A230B9" w:rsidRDefault="00A230B9" w:rsidP="00A230B9">
      <w:pPr>
        <w:tabs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TSG SA Meeting #SP-105</w:t>
      </w:r>
      <w:r>
        <w:rPr>
          <w:rFonts w:cs="Arial"/>
          <w:b/>
          <w:sz w:val="24"/>
        </w:rPr>
        <w:tab/>
        <w:t>SP-241026</w:t>
      </w:r>
    </w:p>
    <w:p w14:paraId="06B9FED3" w14:textId="77777777" w:rsidR="00A230B9" w:rsidRDefault="00A230B9" w:rsidP="00A230B9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10 - 13 September 2024, Melbourne, Australia</w:t>
      </w:r>
    </w:p>
    <w:p w14:paraId="66A77E9C" w14:textId="46996B66" w:rsidR="00A230B9" w:rsidRPr="00A230B9" w:rsidRDefault="00A230B9" w:rsidP="00A230B9">
      <w:pPr>
        <w:tabs>
          <w:tab w:val="right" w:pos="9638"/>
        </w:tabs>
        <w:rPr>
          <w:rFonts w:cs="Arial"/>
          <w:b/>
          <w:sz w:val="24"/>
        </w:rPr>
      </w:pPr>
    </w:p>
    <w:p w14:paraId="64B387E0" w14:textId="6566C082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458D13C7" w:rsidR="00477CD5" w:rsidRDefault="008A6D24" w:rsidP="003E4579">
            <w:pPr>
              <w:pStyle w:val="TableText"/>
            </w:pPr>
            <w:r>
              <w:t xml:space="preserve">Reply </w:t>
            </w:r>
            <w:r w:rsidR="009C41AA" w:rsidRPr="009C41AA">
              <w:t xml:space="preserve">LS </w:t>
            </w:r>
            <w:r w:rsidRPr="008A6D24">
              <w:t>on Clarification on GST attribute Energy Efficiency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25EBC09E" w:rsidR="009C41AA" w:rsidRDefault="008A6D24" w:rsidP="009C41AA">
            <w:pPr>
              <w:pStyle w:val="TableText"/>
            </w:pPr>
            <w:r>
              <w:t>NRG#22</w:t>
            </w:r>
          </w:p>
        </w:tc>
        <w:tc>
          <w:tcPr>
            <w:tcW w:w="3228" w:type="dxa"/>
          </w:tcPr>
          <w:p w14:paraId="5EFAE664" w14:textId="40885105" w:rsidR="009C41AA" w:rsidRDefault="009C41AA" w:rsidP="009C41AA">
            <w:pPr>
              <w:pStyle w:val="TableText"/>
            </w:pPr>
            <w:r w:rsidRPr="00F96CFD">
              <w:t>2024-0</w:t>
            </w:r>
            <w:r w:rsidR="008A6D24">
              <w:t>6</w:t>
            </w:r>
            <w:r w:rsidRPr="00F96CFD">
              <w:t>-</w:t>
            </w:r>
            <w:r w:rsidR="008A6D24">
              <w:t>12</w:t>
            </w:r>
          </w:p>
        </w:tc>
        <w:tc>
          <w:tcPr>
            <w:tcW w:w="3008" w:type="dxa"/>
          </w:tcPr>
          <w:p w14:paraId="5A6566F0" w14:textId="4644AF33" w:rsidR="009C41AA" w:rsidRDefault="008A6D24" w:rsidP="009C41AA">
            <w:pPr>
              <w:pStyle w:val="TableText"/>
            </w:pPr>
            <w:r>
              <w:t>GSMA HQ, London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58E78361" w:rsidR="00477CD5" w:rsidRDefault="008A6D24" w:rsidP="003E4579">
            <w:pPr>
              <w:pStyle w:val="TableText"/>
            </w:pPr>
            <w:r>
              <w:t>NRG</w:t>
            </w:r>
          </w:p>
        </w:tc>
        <w:tc>
          <w:tcPr>
            <w:tcW w:w="3228" w:type="dxa"/>
          </w:tcPr>
          <w:p w14:paraId="277250D4" w14:textId="15C2181A" w:rsidR="00477CD5" w:rsidRDefault="009C41AA" w:rsidP="003E4579">
            <w:pPr>
              <w:pStyle w:val="TableText"/>
            </w:pPr>
            <w:r w:rsidRPr="009C41AA">
              <w:t>2024-0</w:t>
            </w:r>
            <w:r w:rsidR="008A6D24">
              <w:t>6</w:t>
            </w:r>
            <w:r w:rsidRPr="009C41AA">
              <w:t>-</w:t>
            </w:r>
            <w:r w:rsidR="008A6D24">
              <w:t>12</w:t>
            </w:r>
          </w:p>
        </w:tc>
        <w:tc>
          <w:tcPr>
            <w:tcW w:w="3008" w:type="dxa"/>
          </w:tcPr>
          <w:p w14:paraId="679396A7" w14:textId="72DA4EDF" w:rsidR="00477CD5" w:rsidRDefault="008A6D24" w:rsidP="003E4579">
            <w:pPr>
              <w:pStyle w:val="TableText"/>
            </w:pPr>
            <w:r>
              <w:t>Alessio Casati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236242EF" w:rsidR="00477CD5" w:rsidRDefault="008A6D24" w:rsidP="003E4579">
            <w:pPr>
              <w:pStyle w:val="TableText"/>
            </w:pPr>
            <w:r>
              <w:t>NRG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:rsidRPr="00A230B9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1974E9C6" w14:textId="5DC0D173" w:rsidR="008A6D24" w:rsidRPr="00AC1E41" w:rsidRDefault="009C41AA" w:rsidP="008A6D24">
            <w:pPr>
              <w:pStyle w:val="TableText"/>
              <w:rPr>
                <w:lang w:val="fr-FR"/>
              </w:rPr>
            </w:pPr>
            <w:r w:rsidRPr="00AC1E41">
              <w:rPr>
                <w:lang w:val="fr-FR"/>
              </w:rPr>
              <w:t>To:  3GPP SA5</w:t>
            </w:r>
          </w:p>
          <w:p w14:paraId="16A4C7BB" w14:textId="6DF2DF7E" w:rsidR="00FB337E" w:rsidRPr="00AC1E41" w:rsidRDefault="008A6D24" w:rsidP="008A6D24">
            <w:pPr>
              <w:pStyle w:val="TableText"/>
              <w:rPr>
                <w:lang w:val="fr-FR"/>
              </w:rPr>
            </w:pPr>
            <w:r w:rsidRPr="00AC1E41">
              <w:rPr>
                <w:lang w:val="fr-FR"/>
              </w:rPr>
              <w:t>C</w:t>
            </w:r>
            <w:r w:rsidR="009C41AA" w:rsidRPr="00AC1E41">
              <w:rPr>
                <w:lang w:val="fr-FR"/>
              </w:rPr>
              <w:t>C: 3GPP SA</w:t>
            </w:r>
          </w:p>
        </w:tc>
      </w:tr>
    </w:tbl>
    <w:p w14:paraId="242EA034" w14:textId="77777777" w:rsidR="00D5160D" w:rsidRPr="00AC1E41" w:rsidRDefault="00D5160D" w:rsidP="00D5160D">
      <w:pPr>
        <w:pStyle w:val="NormalParagraph"/>
        <w:rPr>
          <w:lang w:val="fr-FR"/>
        </w:rPr>
      </w:pPr>
    </w:p>
    <w:p w14:paraId="3606F3C1" w14:textId="77777777" w:rsidR="00D5160D" w:rsidRPr="00AC1E41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fr-FR" w:eastAsia="en-US"/>
        </w:rPr>
      </w:pPr>
      <w:r w:rsidRPr="00AC1E41">
        <w:rPr>
          <w:lang w:val="fr-FR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64A82816" w:rsidR="007B505C" w:rsidRDefault="00AC1E41" w:rsidP="007B505C">
      <w:pPr>
        <w:pStyle w:val="NormalParagraph"/>
        <w:rPr>
          <w:rFonts w:eastAsia="Arial" w:cs="Arial"/>
        </w:rPr>
      </w:pPr>
      <w:r>
        <w:rPr>
          <w:rFonts w:eastAsia="Arial" w:cs="Arial"/>
        </w:rPr>
        <w:t xml:space="preserve">The </w:t>
      </w:r>
      <w:r w:rsidR="007B505C" w:rsidRPr="0F0B3089">
        <w:rPr>
          <w:rFonts w:eastAsia="Arial" w:cs="Arial"/>
        </w:rPr>
        <w:t xml:space="preserve">GSMA </w:t>
      </w:r>
      <w:r w:rsidR="008A6D24">
        <w:rPr>
          <w:rFonts w:eastAsia="Arial" w:cs="Arial"/>
        </w:rPr>
        <w:t xml:space="preserve">NRG  </w:t>
      </w:r>
      <w:r>
        <w:rPr>
          <w:rFonts w:eastAsia="Arial" w:cs="Arial"/>
        </w:rPr>
        <w:t xml:space="preserve">would like to </w:t>
      </w:r>
      <w:r w:rsidR="008A6D24">
        <w:rPr>
          <w:rFonts w:eastAsia="Arial" w:cs="Arial"/>
        </w:rPr>
        <w:t xml:space="preserve">thank 3GPP SA5 for their </w:t>
      </w:r>
      <w:r w:rsidR="008A6D24" w:rsidRPr="008A6D24">
        <w:rPr>
          <w:rFonts w:eastAsia="Arial" w:cs="Arial"/>
        </w:rPr>
        <w:t xml:space="preserve">LS on Clarification on </w:t>
      </w:r>
      <w:r w:rsidRPr="008A6D24">
        <w:rPr>
          <w:rFonts w:eastAsia="Arial" w:cs="Arial"/>
        </w:rPr>
        <w:t xml:space="preserve">Energy Efficiency </w:t>
      </w:r>
      <w:r w:rsidR="008A6D24" w:rsidRPr="008A6D24">
        <w:rPr>
          <w:rFonts w:eastAsia="Arial" w:cs="Arial"/>
        </w:rPr>
        <w:t>GST attribute</w:t>
      </w:r>
      <w:r w:rsidR="008A6D24">
        <w:rPr>
          <w:rFonts w:eastAsia="Arial" w:cs="Arial"/>
        </w:rPr>
        <w:t>.</w:t>
      </w:r>
    </w:p>
    <w:p w14:paraId="24389B38" w14:textId="19EDB017" w:rsidR="008A6D24" w:rsidRDefault="008A6D24" w:rsidP="007B505C">
      <w:pPr>
        <w:pStyle w:val="NormalParagraph"/>
        <w:rPr>
          <w:rFonts w:eastAsia="Arial" w:cs="Arial"/>
        </w:rPr>
      </w:pPr>
      <w:r>
        <w:rPr>
          <w:rFonts w:eastAsia="Arial" w:cs="Arial"/>
        </w:rPr>
        <w:t>GSMA NRG would like to provide the following answer to 3GPP SA5 Questions:</w:t>
      </w:r>
    </w:p>
    <w:p w14:paraId="4322776A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2D3C5E9F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12E37898" w14:textId="77777777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</w:rPr>
        <w:t>Question #1</w:t>
      </w:r>
      <w:r w:rsidRPr="00FF298E">
        <w:rPr>
          <w:rFonts w:cs="Arial"/>
        </w:rPr>
        <w:t xml:space="preserve">: Whether this attribute is to be used by the NSP to advertise its capabilities for support of </w:t>
      </w:r>
      <w:r w:rsidRPr="00FF298E">
        <w:rPr>
          <w:rFonts w:cs="Arial"/>
          <w:lang w:val="en-US"/>
        </w:rPr>
        <w:t xml:space="preserve">Energy Efficiency </w:t>
      </w:r>
      <w:r w:rsidRPr="00FF298E">
        <w:rPr>
          <w:rFonts w:cs="Arial"/>
        </w:rPr>
        <w:t>KPI to the NSC?</w:t>
      </w:r>
    </w:p>
    <w:p w14:paraId="40CE15DA" w14:textId="0ED6DB23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  <w:i/>
          <w:iCs/>
        </w:rPr>
        <w:t xml:space="preserve">GSMA NRG response: </w:t>
      </w:r>
      <w:r>
        <w:rPr>
          <w:rFonts w:cs="Arial"/>
        </w:rPr>
        <w:t>Yes, this is the intention</w:t>
      </w:r>
      <w:r w:rsidR="00AC1E41">
        <w:rPr>
          <w:rFonts w:cs="Arial"/>
        </w:rPr>
        <w:t xml:space="preserve">. An </w:t>
      </w:r>
      <w:r w:rsidR="00B974A1">
        <w:rPr>
          <w:rFonts w:cs="Arial"/>
        </w:rPr>
        <w:t xml:space="preserve">NSP </w:t>
      </w:r>
      <w:r w:rsidR="00AC1E41">
        <w:rPr>
          <w:rFonts w:cs="Arial"/>
        </w:rPr>
        <w:t xml:space="preserve">can use </w:t>
      </w:r>
      <w:r w:rsidR="00B974A1">
        <w:rPr>
          <w:rFonts w:cs="Arial"/>
        </w:rPr>
        <w:t xml:space="preserve">this attribute </w:t>
      </w:r>
      <w:r w:rsidR="00AC1E41">
        <w:rPr>
          <w:rFonts w:cs="Arial"/>
        </w:rPr>
        <w:t xml:space="preserve">as an </w:t>
      </w:r>
      <w:r w:rsidR="00B974A1">
        <w:rPr>
          <w:rFonts w:cs="Arial"/>
        </w:rPr>
        <w:t>indication that the NS supports measurement of the Energy Efficiency KPI. How this is exposed to the NSC by the NSP is up to 3GPP SA5 to decide.</w:t>
      </w:r>
    </w:p>
    <w:p w14:paraId="6BE1D8C1" w14:textId="6C1DBF6D" w:rsidR="00FF298E" w:rsidRPr="00FF298E" w:rsidRDefault="00FF298E" w:rsidP="00FF298E">
      <w:pPr>
        <w:ind w:left="-360"/>
        <w:rPr>
          <w:rFonts w:cs="Arial"/>
        </w:rPr>
      </w:pPr>
    </w:p>
    <w:p w14:paraId="2E38ED23" w14:textId="77777777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</w:rPr>
        <w:t>Question #2</w:t>
      </w:r>
      <w:r w:rsidRPr="00FF298E">
        <w:rPr>
          <w:rFonts w:cs="Arial"/>
        </w:rPr>
        <w:t xml:space="preserve">: What is the relationship between the attribute “Energy Efficiency” value and potential support of multiple Energy Efficiency KPIs. </w:t>
      </w:r>
    </w:p>
    <w:p w14:paraId="4FC5BE54" w14:textId="6C3451F4" w:rsidR="00FF298E" w:rsidRDefault="00FF298E" w:rsidP="00FF298E">
      <w:pPr>
        <w:ind w:left="-360"/>
        <w:rPr>
          <w:rFonts w:cs="Arial"/>
        </w:rPr>
      </w:pPr>
      <w:r>
        <w:rPr>
          <w:rFonts w:cs="Arial"/>
        </w:rPr>
        <w:t xml:space="preserve">Example: </w:t>
      </w:r>
    </w:p>
    <w:p w14:paraId="702387E3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binary yes/no for support of any KPIs (“yes” if a KPI is supported, “no” if none of the KPIs supported), </w:t>
      </w:r>
    </w:p>
    <w:p w14:paraId="1E20F478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binary yes/no for support of all KPIs (“yes” if all KPIs supported, “no” if only a sub-set of KPIs supported), </w:t>
      </w:r>
    </w:p>
    <w:p w14:paraId="714F73BC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granular values for support of a sub-set of KPIs (way to express which KPIs are supported/to be supported), </w:t>
      </w:r>
    </w:p>
    <w:p w14:paraId="1017F2D4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target KPI value (expected/target value of a particular KPI), target values for each KPI, </w:t>
      </w:r>
    </w:p>
    <w:p w14:paraId="01CB687D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>other interpretations.</w:t>
      </w:r>
    </w:p>
    <w:p w14:paraId="27D0A39C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56F5741E" w14:textId="62B76F7E" w:rsidR="00FF298E" w:rsidRPr="00B974A1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  <w:i/>
          <w:iCs/>
        </w:rPr>
        <w:t xml:space="preserve">GSMA NRG response: </w:t>
      </w:r>
      <w:r w:rsidR="00B974A1" w:rsidRPr="00B974A1">
        <w:rPr>
          <w:rFonts w:cs="Arial"/>
        </w:rPr>
        <w:t xml:space="preserve">This </w:t>
      </w:r>
      <w:r w:rsidR="00B974A1">
        <w:rPr>
          <w:rFonts w:cs="Arial"/>
        </w:rPr>
        <w:t>attri</w:t>
      </w:r>
      <w:r w:rsidR="00B974A1" w:rsidRPr="00B974A1">
        <w:rPr>
          <w:rFonts w:cs="Arial"/>
        </w:rPr>
        <w:t xml:space="preserve">bute </w:t>
      </w:r>
      <w:r w:rsidR="00AC1E41">
        <w:rPr>
          <w:rFonts w:cs="Arial"/>
        </w:rPr>
        <w:t>simply</w:t>
      </w:r>
      <w:r w:rsidR="00AC1E41" w:rsidRPr="00B974A1">
        <w:rPr>
          <w:rFonts w:cs="Arial"/>
        </w:rPr>
        <w:t xml:space="preserve"> </w:t>
      </w:r>
      <w:r w:rsidR="00B974A1" w:rsidRPr="00B974A1">
        <w:rPr>
          <w:rFonts w:cs="Arial"/>
        </w:rPr>
        <w:t xml:space="preserve">indicates </w:t>
      </w:r>
      <w:r w:rsidR="00B974A1">
        <w:rPr>
          <w:rFonts w:cs="Arial"/>
        </w:rPr>
        <w:t xml:space="preserve">the </w:t>
      </w:r>
      <w:r w:rsidR="00B974A1" w:rsidRPr="00B974A1">
        <w:rPr>
          <w:rFonts w:cs="Arial"/>
        </w:rPr>
        <w:t>support</w:t>
      </w:r>
      <w:r w:rsidR="001C4399">
        <w:rPr>
          <w:rFonts w:cs="Arial"/>
        </w:rPr>
        <w:t xml:space="preserve"> (or no support)</w:t>
      </w:r>
      <w:r w:rsidR="00B974A1" w:rsidRPr="00B974A1">
        <w:rPr>
          <w:rFonts w:cs="Arial"/>
        </w:rPr>
        <w:t xml:space="preserve"> of the Energy efficiency KPI</w:t>
      </w:r>
      <w:r w:rsidR="001C4399">
        <w:rPr>
          <w:rFonts w:cs="Arial"/>
        </w:rPr>
        <w:t>. The attribute can take one of these allowed values are</w:t>
      </w:r>
      <w:r w:rsidR="001C4399" w:rsidRPr="00B974A1">
        <w:rPr>
          <w:rFonts w:cs="Arial"/>
        </w:rPr>
        <w:t xml:space="preserve"> </w:t>
      </w:r>
      <w:r w:rsidR="00B974A1" w:rsidRPr="00B974A1">
        <w:rPr>
          <w:rFonts w:cs="Arial"/>
        </w:rPr>
        <w:t>(</w:t>
      </w:r>
      <w:r w:rsidR="00AC1E41">
        <w:rPr>
          <w:rFonts w:cs="Arial"/>
        </w:rPr>
        <w:t>Supported</w:t>
      </w:r>
      <w:r w:rsidR="00B974A1" w:rsidRPr="00B974A1">
        <w:rPr>
          <w:rFonts w:cs="Arial"/>
        </w:rPr>
        <w:t>/No</w:t>
      </w:r>
      <w:r w:rsidR="00AC1E41">
        <w:rPr>
          <w:rFonts w:cs="Arial"/>
        </w:rPr>
        <w:t>t Supported</w:t>
      </w:r>
      <w:r w:rsidR="00B974A1" w:rsidRPr="00B974A1">
        <w:rPr>
          <w:rFonts w:cs="Arial"/>
        </w:rPr>
        <w:t>)</w:t>
      </w:r>
      <w:r w:rsidR="00B974A1">
        <w:rPr>
          <w:rFonts w:cs="Arial"/>
        </w:rPr>
        <w:t>. GSMA welcome</w:t>
      </w:r>
      <w:r w:rsidR="001C4399">
        <w:rPr>
          <w:rFonts w:cs="Arial"/>
        </w:rPr>
        <w:t>s</w:t>
      </w:r>
      <w:r w:rsidR="00B974A1">
        <w:rPr>
          <w:rFonts w:cs="Arial"/>
        </w:rPr>
        <w:t xml:space="preserve"> input</w:t>
      </w:r>
      <w:r w:rsidR="001C4399">
        <w:rPr>
          <w:rFonts w:cs="Arial"/>
        </w:rPr>
        <w:t>s</w:t>
      </w:r>
      <w:r w:rsidR="00B974A1">
        <w:rPr>
          <w:rFonts w:cs="Arial"/>
        </w:rPr>
        <w:t xml:space="preserve"> on whether a more elaborate At</w:t>
      </w:r>
      <w:r w:rsidR="001C4399">
        <w:rPr>
          <w:rFonts w:cs="Arial"/>
        </w:rPr>
        <w:t>t</w:t>
      </w:r>
      <w:r w:rsidR="00B974A1">
        <w:rPr>
          <w:rFonts w:cs="Arial"/>
        </w:rPr>
        <w:t>ribute should be specified.</w:t>
      </w:r>
    </w:p>
    <w:p w14:paraId="3B7D74C5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6A993719" w:rsidR="00E57461" w:rsidRDefault="007B505C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 w:rsidRPr="0F0B3089">
        <w:rPr>
          <w:rFonts w:eastAsia="Arial" w:cs="Arial"/>
        </w:rPr>
        <w:t xml:space="preserve">GSMA </w:t>
      </w:r>
      <w:r w:rsidR="008A6D24">
        <w:rPr>
          <w:rFonts w:eastAsia="Arial" w:cs="Arial"/>
        </w:rPr>
        <w:t>NR</w:t>
      </w:r>
      <w:r w:rsidRPr="0F0B3089">
        <w:rPr>
          <w:rFonts w:eastAsia="Arial" w:cs="Arial"/>
        </w:rPr>
        <w:t>G kindly ask 3GPP</w:t>
      </w:r>
      <w:r>
        <w:rPr>
          <w:rFonts w:eastAsia="Arial" w:cs="Arial"/>
        </w:rPr>
        <w:t xml:space="preserve"> </w:t>
      </w:r>
      <w:r w:rsidR="008A6D24">
        <w:rPr>
          <w:rFonts w:eastAsia="Arial" w:cs="Arial"/>
        </w:rPr>
        <w:t xml:space="preserve">SA5 </w:t>
      </w:r>
      <w:r w:rsidRPr="0F0B3089">
        <w:rPr>
          <w:rFonts w:eastAsia="Arial" w:cs="Arial"/>
        </w:rPr>
        <w:t>to take the above into consideration</w:t>
      </w:r>
      <w:r w:rsidR="00B974A1">
        <w:rPr>
          <w:rFonts w:eastAsia="Arial" w:cs="Arial"/>
        </w:rPr>
        <w:t xml:space="preserve"> and to provide any necessary further feedback on this attribute</w:t>
      </w:r>
      <w:r w:rsidRPr="0F0B3089">
        <w:rPr>
          <w:rFonts w:eastAsia="Arial" w:cs="Arial"/>
        </w:rPr>
        <w:t>.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bookmarkEnd w:id="4"/>
    <w:bookmarkEnd w:id="5"/>
    <w:bookmarkEnd w:id="6"/>
    <w:p w14:paraId="36A1467A" w14:textId="78AEC5E8" w:rsidR="00F14715" w:rsidRDefault="008A6D24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NRG#23 October 2024</w:t>
      </w:r>
    </w:p>
    <w:p w14:paraId="4407045B" w14:textId="6E7DD31B" w:rsidR="00B974A1" w:rsidRPr="0076499A" w:rsidRDefault="00B974A1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</w:p>
    <w:sectPr w:rsidR="00B974A1" w:rsidRPr="0076499A" w:rsidSect="003200B6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6BF60" w14:textId="77777777" w:rsidR="00FB654E" w:rsidRDefault="00FB654E">
      <w:pPr>
        <w:spacing w:before="0"/>
      </w:pPr>
      <w:r>
        <w:separator/>
      </w:r>
    </w:p>
    <w:p w14:paraId="50A8A1F6" w14:textId="77777777" w:rsidR="00FB654E" w:rsidRDefault="00FB654E"/>
  </w:endnote>
  <w:endnote w:type="continuationSeparator" w:id="0">
    <w:p w14:paraId="50ED7747" w14:textId="77777777" w:rsidR="00FB654E" w:rsidRDefault="00FB654E">
      <w:pPr>
        <w:spacing w:before="0"/>
      </w:pPr>
      <w:r>
        <w:continuationSeparator/>
      </w:r>
    </w:p>
    <w:p w14:paraId="4105B855" w14:textId="77777777" w:rsidR="00FB654E" w:rsidRDefault="00FB6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05D76332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403A9" w14:textId="77777777" w:rsidR="00FB654E" w:rsidRDefault="00FB654E" w:rsidP="009527C9">
      <w:pPr>
        <w:spacing w:before="0"/>
      </w:pPr>
      <w:r>
        <w:separator/>
      </w:r>
    </w:p>
  </w:footnote>
  <w:footnote w:type="continuationSeparator" w:id="0">
    <w:p w14:paraId="5F01B10C" w14:textId="77777777" w:rsidR="00FB654E" w:rsidRDefault="00FB654E" w:rsidP="009527C9">
      <w:pPr>
        <w:spacing w:before="0"/>
      </w:pPr>
      <w:r>
        <w:continuationSeparator/>
      </w:r>
    </w:p>
  </w:footnote>
  <w:footnote w:type="continuationNotice" w:id="1">
    <w:p w14:paraId="04958B7C" w14:textId="77777777" w:rsidR="00FB654E" w:rsidRDefault="00FB654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45971BD"/>
    <w:multiLevelType w:val="hybridMultilevel"/>
    <w:tmpl w:val="D7C64BF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4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5"/>
  </w:num>
  <w:num w:numId="15" w16cid:durableId="741489937">
    <w:abstractNumId w:val="16"/>
  </w:num>
  <w:num w:numId="16" w16cid:durableId="1366634257">
    <w:abstractNumId w:val="4"/>
  </w:num>
  <w:num w:numId="17" w16cid:durableId="1875339346">
    <w:abstractNumId w:val="14"/>
  </w:num>
  <w:num w:numId="18" w16cid:durableId="13388124">
    <w:abstractNumId w:val="14"/>
  </w:num>
  <w:num w:numId="19" w16cid:durableId="1639066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47E19"/>
    <w:rsid w:val="00163998"/>
    <w:rsid w:val="00165872"/>
    <w:rsid w:val="00176186"/>
    <w:rsid w:val="0018002B"/>
    <w:rsid w:val="001C439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A54C4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659CE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A6D24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9E6469"/>
    <w:rsid w:val="00A01934"/>
    <w:rsid w:val="00A230B9"/>
    <w:rsid w:val="00A315A9"/>
    <w:rsid w:val="00A3630F"/>
    <w:rsid w:val="00A50E7A"/>
    <w:rsid w:val="00A66939"/>
    <w:rsid w:val="00A777F1"/>
    <w:rsid w:val="00A80A25"/>
    <w:rsid w:val="00A91734"/>
    <w:rsid w:val="00A95E1E"/>
    <w:rsid w:val="00A95FF2"/>
    <w:rsid w:val="00AA4C56"/>
    <w:rsid w:val="00AB695F"/>
    <w:rsid w:val="00AC1E41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974A1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A7B3C"/>
    <w:rsid w:val="00CB219E"/>
    <w:rsid w:val="00CB4912"/>
    <w:rsid w:val="00CD535E"/>
    <w:rsid w:val="00CE1C2A"/>
    <w:rsid w:val="00CE4204"/>
    <w:rsid w:val="00D00C50"/>
    <w:rsid w:val="00D31CE7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85370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B654E"/>
    <w:rsid w:val="00FD6383"/>
    <w:rsid w:val="00FD64D8"/>
    <w:rsid w:val="00FE531D"/>
    <w:rsid w:val="00FF298E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C1E41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1C4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439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4399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399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4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Maurice Pope</cp:lastModifiedBy>
  <cp:revision>3</cp:revision>
  <cp:lastPrinted>2012-07-13T09:11:00Z</cp:lastPrinted>
  <dcterms:created xsi:type="dcterms:W3CDTF">2024-08-07T11:08:00Z</dcterms:created>
  <dcterms:modified xsi:type="dcterms:W3CDTF">2024-08-07T11:08:00Z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